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094D8B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адовая, часть1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094D8B">
        <w:rPr>
          <w:i/>
          <w:iCs/>
        </w:rPr>
        <w:t>От 0+0 до 0+500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41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2"/>
        <w:gridCol w:w="1699"/>
        <w:gridCol w:w="2506"/>
        <w:gridCol w:w="812"/>
        <w:gridCol w:w="686"/>
        <w:gridCol w:w="816"/>
        <w:gridCol w:w="1312"/>
        <w:gridCol w:w="531"/>
        <w:gridCol w:w="937"/>
        <w:gridCol w:w="728"/>
      </w:tblGrid>
      <w:tr w:rsidR="001842E0" w:rsidRPr="008768E9" w:rsidTr="008768E9">
        <w:trPr>
          <w:trHeight w:val="22"/>
          <w:tblHeader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 w:rsidP="008768E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8768E9"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8768E9" w:rsidTr="008768E9">
        <w:trPr>
          <w:trHeight w:val="22"/>
          <w:tblHeader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768E9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0+19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0+362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0+406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Знаки особых предписаний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0+400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0+400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0+406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0+406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Информационные знаки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6.8.1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Тупик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0+400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94D8B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D8B" w:rsidRPr="008768E9" w:rsidRDefault="00094D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8768E9" w:rsidTr="008768E9">
        <w:trPr>
          <w:trHeight w:val="22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 w:rsidP="00094D8B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094D8B" w:rsidP="00094D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768E9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094D8B" w:rsidP="00094D8B">
            <w:pPr>
              <w:rPr>
                <w:rFonts w:ascii="Arial" w:hAnsi="Arial" w:cs="Arial"/>
                <w:sz w:val="22"/>
                <w:szCs w:val="16"/>
              </w:rPr>
            </w:pPr>
            <w:r w:rsidRPr="008768E9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 w:rsidP="00094D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8E9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8768E9" w:rsidRDefault="008768E9" w:rsidP="008768E9">
      <w:pPr>
        <w:pStyle w:val="a7"/>
        <w:outlineLvl w:val="0"/>
      </w:pPr>
    </w:p>
    <w:p w:rsidR="008768E9" w:rsidRDefault="008768E9" w:rsidP="008768E9">
      <w:pPr>
        <w:pStyle w:val="a7"/>
        <w:outlineLvl w:val="0"/>
      </w:pPr>
    </w:p>
    <w:p w:rsidR="008768E9" w:rsidRDefault="008768E9" w:rsidP="008768E9">
      <w:pPr>
        <w:pStyle w:val="a7"/>
        <w:outlineLvl w:val="0"/>
      </w:pPr>
    </w:p>
    <w:p w:rsidR="008768E9" w:rsidRDefault="008768E9" w:rsidP="008768E9">
      <w:pPr>
        <w:pStyle w:val="a7"/>
        <w:outlineLvl w:val="0"/>
      </w:pPr>
    </w:p>
    <w:p w:rsidR="008768E9" w:rsidRDefault="008768E9" w:rsidP="008768E9">
      <w:pPr>
        <w:pStyle w:val="a7"/>
        <w:outlineLvl w:val="0"/>
      </w:pPr>
    </w:p>
    <w:p w:rsidR="008768E9" w:rsidRDefault="008768E9" w:rsidP="008768E9">
      <w:pPr>
        <w:pStyle w:val="a7"/>
        <w:outlineLvl w:val="0"/>
      </w:pPr>
    </w:p>
    <w:p w:rsidR="008768E9" w:rsidRDefault="008768E9" w:rsidP="008768E9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8768E9" w:rsidRDefault="008768E9" w:rsidP="008768E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адовая, часть1</w:t>
      </w:r>
    </w:p>
    <w:p w:rsidR="008768E9" w:rsidRDefault="008768E9" w:rsidP="008768E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0+500</w:t>
      </w:r>
    </w:p>
    <w:p w:rsidR="008768E9" w:rsidRDefault="008768E9" w:rsidP="008768E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8768E9" w:rsidRDefault="008768E9" w:rsidP="008768E9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59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59"/>
        <w:gridCol w:w="1359"/>
        <w:gridCol w:w="1360"/>
        <w:gridCol w:w="1284"/>
        <w:gridCol w:w="1283"/>
        <w:gridCol w:w="1283"/>
        <w:gridCol w:w="1284"/>
        <w:gridCol w:w="1284"/>
      </w:tblGrid>
      <w:tr w:rsidR="008768E9" w:rsidTr="00EE57A7">
        <w:trPr>
          <w:cantSplit/>
          <w:trHeight w:val="28"/>
          <w:tblHeader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8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68E9" w:rsidTr="00EE57A7">
        <w:trPr>
          <w:trHeight w:val="28"/>
          <w:tblHeader/>
          <w:jc w:val="center"/>
        </w:trPr>
        <w:tc>
          <w:tcPr>
            <w:tcW w:w="45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5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6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8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83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8768E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Проектируемые,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8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8768E9" w:rsidTr="00EE57A7">
        <w:trPr>
          <w:trHeight w:val="28"/>
          <w:tblHeader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8768E9" w:rsidTr="00EE57A7">
        <w:trPr>
          <w:trHeight w:val="28"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12/12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</w:tr>
      <w:tr w:rsidR="008768E9" w:rsidTr="00EE57A7">
        <w:trPr>
          <w:trHeight w:val="28"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0+486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11/11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8768E9" w:rsidTr="00EE57A7">
        <w:trPr>
          <w:trHeight w:val="28"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0+367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</w:tbl>
    <w:p w:rsidR="008768E9" w:rsidRDefault="008768E9" w:rsidP="008768E9">
      <w:pPr>
        <w:pStyle w:val="a3"/>
        <w:rPr>
          <w:rFonts w:eastAsia="MS Mincho"/>
        </w:rPr>
      </w:pPr>
    </w:p>
    <w:p w:rsidR="008768E9" w:rsidRDefault="008768E9" w:rsidP="008768E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8768E9" w:rsidRDefault="008768E9" w:rsidP="008768E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адовая, часть1</w:t>
      </w:r>
    </w:p>
    <w:p w:rsidR="008768E9" w:rsidRDefault="008768E9" w:rsidP="008768E9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0+500</w:t>
      </w:r>
    </w:p>
    <w:p w:rsidR="008768E9" w:rsidRDefault="008768E9" w:rsidP="008768E9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8768E9" w:rsidRDefault="008768E9" w:rsidP="008768E9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51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70"/>
        <w:gridCol w:w="1365"/>
        <w:gridCol w:w="1396"/>
        <w:gridCol w:w="1385"/>
        <w:gridCol w:w="1610"/>
        <w:gridCol w:w="1577"/>
        <w:gridCol w:w="1610"/>
      </w:tblGrid>
      <w:tr w:rsidR="008768E9" w:rsidTr="00EE57A7">
        <w:trPr>
          <w:trHeight w:val="19"/>
          <w:tblHeader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8768E9" w:rsidTr="00EE57A7">
        <w:trPr>
          <w:trHeight w:val="19"/>
          <w:tblHeader/>
          <w:jc w:val="center"/>
        </w:trPr>
        <w:tc>
          <w:tcPr>
            <w:tcW w:w="57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6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9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38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1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8768E9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Проектируемые,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8768E9" w:rsidTr="00EE57A7">
        <w:trPr>
          <w:trHeight w:val="19"/>
          <w:tblHeader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8E9" w:rsidRDefault="008768E9" w:rsidP="00EE57A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8768E9" w:rsidTr="00EE57A7">
        <w:trPr>
          <w:trHeight w:val="19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</w:tr>
      <w:tr w:rsidR="008768E9" w:rsidTr="00EE57A7">
        <w:trPr>
          <w:trHeight w:val="19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</w:tr>
      <w:tr w:rsidR="008768E9" w:rsidTr="00EE57A7">
        <w:trPr>
          <w:trHeight w:val="19"/>
          <w:jc w:val="center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Default="008768E9" w:rsidP="00EE57A7">
            <w:pPr>
              <w:rPr>
                <w:rFonts w:ascii="Arial" w:hAnsi="Arial" w:cs="Arial"/>
              </w:rPr>
            </w:pPr>
          </w:p>
        </w:tc>
      </w:tr>
    </w:tbl>
    <w:p w:rsidR="008768E9" w:rsidRDefault="008768E9" w:rsidP="008768E9">
      <w:pPr>
        <w:pStyle w:val="a3"/>
        <w:rPr>
          <w:rFonts w:eastAsia="MS Mincho"/>
        </w:rPr>
      </w:pPr>
    </w:p>
    <w:p w:rsidR="008768E9" w:rsidRDefault="008768E9" w:rsidP="008768E9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8768E9" w:rsidRDefault="008768E9" w:rsidP="008768E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адовая, часть1</w:t>
      </w:r>
    </w:p>
    <w:p w:rsidR="008768E9" w:rsidRDefault="008768E9" w:rsidP="008768E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0+500</w:t>
      </w:r>
    </w:p>
    <w:p w:rsidR="008768E9" w:rsidRDefault="008768E9" w:rsidP="008768E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8768E9" w:rsidRDefault="008768E9" w:rsidP="008768E9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48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8"/>
        <w:gridCol w:w="2385"/>
        <w:gridCol w:w="2383"/>
      </w:tblGrid>
      <w:tr w:rsidR="008768E9" w:rsidTr="008768E9">
        <w:trPr>
          <w:trHeight w:val="629"/>
        </w:trPr>
        <w:tc>
          <w:tcPr>
            <w:tcW w:w="2503" w:type="pct"/>
          </w:tcPr>
          <w:p w:rsidR="008768E9" w:rsidRPr="00D81E75" w:rsidRDefault="008768E9" w:rsidP="00EE57A7">
            <w:pPr>
              <w:jc w:val="center"/>
              <w:rPr>
                <w:rFonts w:ascii="Arial" w:eastAsia="MS Mincho" w:hAnsi="Arial" w:cs="Arial"/>
                <w:b/>
              </w:rPr>
            </w:pPr>
            <w:r w:rsidRPr="00D81E75">
              <w:rPr>
                <w:rFonts w:ascii="Arial" w:eastAsia="MS Mincho" w:hAnsi="Arial" w:cs="Arial"/>
                <w:b/>
              </w:rPr>
              <w:t xml:space="preserve">№ </w:t>
            </w:r>
            <w:proofErr w:type="gramStart"/>
            <w:r w:rsidRPr="00D81E75">
              <w:rPr>
                <w:rFonts w:ascii="Arial" w:eastAsia="MS Mincho" w:hAnsi="Arial" w:cs="Arial"/>
                <w:b/>
              </w:rPr>
              <w:t>км</w:t>
            </w:r>
            <w:proofErr w:type="gramEnd"/>
          </w:p>
        </w:tc>
        <w:tc>
          <w:tcPr>
            <w:tcW w:w="1249" w:type="pct"/>
          </w:tcPr>
          <w:p w:rsidR="008768E9" w:rsidRPr="00D81E75" w:rsidRDefault="008768E9" w:rsidP="00EE57A7">
            <w:pPr>
              <w:jc w:val="center"/>
              <w:rPr>
                <w:rFonts w:ascii="Arial" w:eastAsia="MS Mincho" w:hAnsi="Arial" w:cs="Arial"/>
                <w:b/>
              </w:rPr>
            </w:pPr>
            <w:r w:rsidRPr="00D81E75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1249" w:type="pct"/>
          </w:tcPr>
          <w:p w:rsidR="008768E9" w:rsidRPr="00D81E75" w:rsidRDefault="008768E9" w:rsidP="00EE57A7">
            <w:pPr>
              <w:jc w:val="center"/>
              <w:rPr>
                <w:rFonts w:ascii="Arial" w:eastAsia="MS Mincho" w:hAnsi="Arial" w:cs="Arial"/>
                <w:b/>
              </w:rPr>
            </w:pPr>
            <w:r w:rsidRPr="00D81E75">
              <w:rPr>
                <w:rFonts w:ascii="Arial" w:eastAsia="MS Mincho" w:hAnsi="Arial" w:cs="Arial"/>
                <w:b/>
              </w:rPr>
              <w:t>Итого КВ</w:t>
            </w:r>
            <w:proofErr w:type="gramStart"/>
            <w:r w:rsidRPr="00D81E75">
              <w:rPr>
                <w:rFonts w:ascii="Arial" w:eastAsia="MS Mincho" w:hAnsi="Arial" w:cs="Arial"/>
                <w:b/>
              </w:rPr>
              <w:t>.М</w:t>
            </w:r>
            <w:proofErr w:type="gramEnd"/>
          </w:p>
        </w:tc>
      </w:tr>
      <w:tr w:rsidR="008768E9" w:rsidTr="008768E9">
        <w:trPr>
          <w:trHeight w:val="321"/>
        </w:trPr>
        <w:tc>
          <w:tcPr>
            <w:tcW w:w="2503" w:type="pct"/>
          </w:tcPr>
          <w:p w:rsidR="008768E9" w:rsidRPr="00D81E75" w:rsidRDefault="008768E9" w:rsidP="00EE57A7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D81E75">
              <w:rPr>
                <w:rFonts w:ascii="Arial" w:eastAsia="MS Mincho" w:hAnsi="Arial" w:cs="Arial"/>
                <w:b/>
              </w:rPr>
              <w:t>Коэф</w:t>
            </w:r>
            <w:proofErr w:type="gramStart"/>
            <w:r w:rsidRPr="00D81E75">
              <w:rPr>
                <w:rFonts w:ascii="Arial" w:eastAsia="MS Mincho" w:hAnsi="Arial" w:cs="Arial"/>
                <w:b/>
              </w:rPr>
              <w:t>.п</w:t>
            </w:r>
            <w:proofErr w:type="gramEnd"/>
            <w:r w:rsidRPr="00D81E75">
              <w:rPr>
                <w:rFonts w:ascii="Arial" w:eastAsia="MS Mincho" w:hAnsi="Arial" w:cs="Arial"/>
                <w:b/>
              </w:rPr>
              <w:t>ривед</w:t>
            </w:r>
            <w:proofErr w:type="spellEnd"/>
            <w:r w:rsidRPr="00D81E75">
              <w:rPr>
                <w:rFonts w:ascii="Arial" w:eastAsia="MS Mincho" w:hAnsi="Arial" w:cs="Arial"/>
                <w:b/>
              </w:rPr>
              <w:t>. к 1.1.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768E9" w:rsidTr="008768E9">
        <w:trPr>
          <w:trHeight w:val="321"/>
        </w:trPr>
        <w:tc>
          <w:tcPr>
            <w:tcW w:w="2503" w:type="pct"/>
          </w:tcPr>
          <w:p w:rsidR="008768E9" w:rsidRPr="00D81E75" w:rsidRDefault="008768E9" w:rsidP="00EE57A7">
            <w:pPr>
              <w:jc w:val="center"/>
              <w:rPr>
                <w:rFonts w:ascii="Arial" w:eastAsia="MS Mincho" w:hAnsi="Arial" w:cs="Arial"/>
                <w:b/>
              </w:rPr>
            </w:pPr>
            <w:r w:rsidRPr="00D81E75">
              <w:rPr>
                <w:rFonts w:ascii="Arial" w:eastAsia="MS Mincho" w:hAnsi="Arial" w:cs="Arial"/>
                <w:b/>
              </w:rPr>
              <w:t xml:space="preserve">ширина, </w:t>
            </w:r>
            <w:proofErr w:type="gramStart"/>
            <w:r w:rsidRPr="00D81E75">
              <w:rPr>
                <w:rFonts w:ascii="Arial" w:eastAsia="MS Mincho" w:hAnsi="Arial" w:cs="Arial"/>
                <w:b/>
              </w:rPr>
              <w:t>м</w:t>
            </w:r>
            <w:proofErr w:type="gramEnd"/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768E9" w:rsidTr="008768E9">
        <w:trPr>
          <w:trHeight w:val="308"/>
        </w:trPr>
        <w:tc>
          <w:tcPr>
            <w:tcW w:w="2503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0+0 - 0+500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</w:tr>
      <w:tr w:rsidR="008768E9" w:rsidTr="008768E9">
        <w:trPr>
          <w:trHeight w:val="154"/>
        </w:trPr>
        <w:tc>
          <w:tcPr>
            <w:tcW w:w="2503" w:type="pct"/>
          </w:tcPr>
          <w:p w:rsidR="008768E9" w:rsidRPr="00D81E75" w:rsidRDefault="008768E9" w:rsidP="00EE57A7">
            <w:pPr>
              <w:jc w:val="center"/>
              <w:rPr>
                <w:rFonts w:ascii="Arial" w:eastAsia="MS Mincho" w:hAnsi="Arial" w:cs="Arial"/>
                <w:b/>
              </w:rPr>
            </w:pPr>
            <w:r w:rsidRPr="00D81E75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768E9" w:rsidTr="008768E9">
        <w:trPr>
          <w:trHeight w:val="166"/>
        </w:trPr>
        <w:tc>
          <w:tcPr>
            <w:tcW w:w="2503" w:type="pct"/>
          </w:tcPr>
          <w:p w:rsidR="008768E9" w:rsidRPr="00D81E75" w:rsidRDefault="008768E9" w:rsidP="00EE57A7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D81E75">
              <w:rPr>
                <w:rFonts w:ascii="Arial" w:eastAsia="MS Mincho" w:hAnsi="Arial" w:cs="Arial"/>
                <w:b/>
              </w:rPr>
              <w:t>лин.км</w:t>
            </w:r>
            <w:proofErr w:type="spellEnd"/>
            <w:r w:rsidRPr="00D81E75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768E9" w:rsidTr="008768E9">
        <w:trPr>
          <w:trHeight w:val="154"/>
        </w:trPr>
        <w:tc>
          <w:tcPr>
            <w:tcW w:w="2503" w:type="pct"/>
          </w:tcPr>
          <w:p w:rsidR="008768E9" w:rsidRPr="00D81E75" w:rsidRDefault="008768E9" w:rsidP="00EE57A7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D81E75">
              <w:rPr>
                <w:rFonts w:ascii="Arial" w:eastAsia="MS Mincho" w:hAnsi="Arial" w:cs="Arial"/>
                <w:b/>
              </w:rPr>
              <w:t>привед.км</w:t>
            </w:r>
            <w:proofErr w:type="spellEnd"/>
            <w:r w:rsidRPr="00D81E75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768E9" w:rsidTr="008768E9">
        <w:trPr>
          <w:trHeight w:val="166"/>
        </w:trPr>
        <w:tc>
          <w:tcPr>
            <w:tcW w:w="2503" w:type="pct"/>
          </w:tcPr>
          <w:p w:rsidR="008768E9" w:rsidRPr="00D81E75" w:rsidRDefault="008768E9" w:rsidP="00EE57A7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4" w:name="EXP2"/>
            <w:bookmarkEnd w:id="4"/>
            <w:r w:rsidRPr="00D81E75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1249" w:type="pct"/>
          </w:tcPr>
          <w:p w:rsidR="008768E9" w:rsidRDefault="008768E9" w:rsidP="00EE57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</w:tr>
    </w:tbl>
    <w:p w:rsidR="008768E9" w:rsidRPr="004B2457" w:rsidRDefault="008768E9" w:rsidP="008768E9">
      <w:pPr>
        <w:pStyle w:val="a3"/>
        <w:jc w:val="center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hAnsi="Arial" w:cs="Arial"/>
          <w:b/>
          <w:sz w:val="24"/>
          <w:szCs w:val="24"/>
        </w:rPr>
        <w:lastRenderedPageBreak/>
        <w:t>Ведомость наличия пешеходных переходов</w:t>
      </w:r>
    </w:p>
    <w:p w:rsidR="008768E9" w:rsidRPr="002E338E" w:rsidRDefault="008768E9" w:rsidP="008768E9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2E338E">
        <w:rPr>
          <w:rFonts w:ascii="Arial" w:eastAsia="MS Mincho" w:hAnsi="Arial" w:cs="Arial"/>
          <w:b/>
          <w:i/>
          <w:sz w:val="24"/>
          <w:szCs w:val="24"/>
        </w:rPr>
        <w:t>п. Октябрьский, ул</w:t>
      </w:r>
      <w:proofErr w:type="gramStart"/>
      <w:r w:rsidRPr="002E338E">
        <w:rPr>
          <w:rFonts w:ascii="Arial" w:eastAsia="MS Mincho" w:hAnsi="Arial" w:cs="Arial"/>
          <w:b/>
          <w:i/>
          <w:sz w:val="24"/>
          <w:szCs w:val="24"/>
        </w:rPr>
        <w:t>.С</w:t>
      </w:r>
      <w:proofErr w:type="gramEnd"/>
      <w:r w:rsidRPr="002E338E">
        <w:rPr>
          <w:rFonts w:ascii="Arial" w:eastAsia="MS Mincho" w:hAnsi="Arial" w:cs="Arial"/>
          <w:b/>
          <w:i/>
          <w:sz w:val="24"/>
          <w:szCs w:val="24"/>
        </w:rPr>
        <w:t>адовая, часть1</w:t>
      </w:r>
    </w:p>
    <w:p w:rsidR="008768E9" w:rsidRPr="004B2457" w:rsidRDefault="008768E9" w:rsidP="008768E9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0+500</w:t>
      </w:r>
    </w:p>
    <w:p w:rsidR="008768E9" w:rsidRPr="004B2457" w:rsidRDefault="008768E9" w:rsidP="008768E9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p w:rsidR="008768E9" w:rsidRPr="004B2457" w:rsidRDefault="008768E9" w:rsidP="008768E9">
      <w:pPr>
        <w:pStyle w:val="a3"/>
        <w:jc w:val="right"/>
        <w:rPr>
          <w:rFonts w:ascii="Arial" w:eastAsia="MS Mincho" w:hAnsi="Arial" w:cs="Arial"/>
          <w:b/>
          <w:sz w:val="24"/>
          <w:szCs w:val="24"/>
          <w:lang w:val="en-US"/>
        </w:rPr>
      </w:pPr>
    </w:p>
    <w:tbl>
      <w:tblPr>
        <w:tblW w:w="987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55"/>
        <w:gridCol w:w="2228"/>
        <w:gridCol w:w="2229"/>
        <w:gridCol w:w="2229"/>
        <w:gridCol w:w="2229"/>
      </w:tblGrid>
      <w:tr w:rsidR="008768E9" w:rsidRPr="004B2457" w:rsidTr="008768E9">
        <w:trPr>
          <w:trHeight w:val="1060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768E9" w:rsidRPr="004B2457" w:rsidRDefault="008768E9" w:rsidP="00EE57A7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4B2457">
              <w:rPr>
                <w:rFonts w:ascii="Arial" w:hAnsi="Arial" w:cs="Arial"/>
                <w:b/>
              </w:rPr>
              <w:t>/</w:t>
            </w:r>
            <w:proofErr w:type="spell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22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768E9" w:rsidRPr="004B2457" w:rsidRDefault="008768E9" w:rsidP="00EE57A7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 xml:space="preserve">дрес, 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км</w:t>
            </w:r>
            <w:proofErr w:type="gramEnd"/>
            <w:r w:rsidRPr="004B2457">
              <w:rPr>
                <w:rFonts w:ascii="Arial" w:hAnsi="Arial" w:cs="Arial"/>
                <w:b/>
              </w:rPr>
              <w:t>+м</w:t>
            </w:r>
            <w:proofErr w:type="spellEnd"/>
          </w:p>
        </w:tc>
        <w:tc>
          <w:tcPr>
            <w:tcW w:w="22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768E9" w:rsidRPr="004B2457" w:rsidRDefault="008768E9" w:rsidP="00EE57A7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22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768E9" w:rsidRPr="004B2457" w:rsidRDefault="008768E9" w:rsidP="00EE57A7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22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8768E9" w:rsidRPr="004B2457" w:rsidTr="008768E9">
        <w:trPr>
          <w:trHeight w:hRule="exact" w:val="280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8768E9" w:rsidRPr="004B2457" w:rsidRDefault="008768E9" w:rsidP="00EE57A7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8768E9" w:rsidRPr="004B2457" w:rsidTr="008768E9">
        <w:trPr>
          <w:trHeight w:hRule="exact" w:val="270"/>
        </w:trPr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0+403</w:t>
            </w:r>
          </w:p>
        </w:tc>
        <w:tc>
          <w:tcPr>
            <w:tcW w:w="2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8E9" w:rsidRPr="004B2457" w:rsidRDefault="008768E9" w:rsidP="00EE57A7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8768E9" w:rsidRPr="004B2457" w:rsidRDefault="008768E9" w:rsidP="008768E9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8768E9" w:rsidRPr="004B2457" w:rsidTr="00EE57A7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:rsidR="008768E9" w:rsidRPr="004B2457" w:rsidRDefault="008768E9" w:rsidP="00EE57A7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:rsidR="008768E9" w:rsidRPr="004B2457" w:rsidRDefault="008768E9" w:rsidP="00EE57A7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8768E9" w:rsidRPr="004B2457" w:rsidRDefault="008768E9" w:rsidP="00EE57A7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8768E9" w:rsidRPr="004B2457" w:rsidTr="00EE57A7">
        <w:trPr>
          <w:trHeight w:val="240"/>
        </w:trPr>
        <w:tc>
          <w:tcPr>
            <w:tcW w:w="1418" w:type="dxa"/>
          </w:tcPr>
          <w:p w:rsidR="008768E9" w:rsidRPr="004B2457" w:rsidRDefault="008768E9" w:rsidP="00EE57A7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8768E9" w:rsidRPr="004B2457" w:rsidRDefault="008768E9" w:rsidP="00EE57A7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</w:t>
            </w:r>
            <w:proofErr w:type="gramEnd"/>
            <w:r>
              <w:rPr>
                <w:rFonts w:ascii="Arial" w:eastAsia="MS Mincho" w:hAnsi="Arial" w:cs="Arial"/>
                <w:b/>
                <w:sz w:val="24"/>
                <w:szCs w:val="24"/>
              </w:rPr>
              <w:t xml:space="preserve"> в одном уровне</w:t>
            </w:r>
          </w:p>
        </w:tc>
        <w:tc>
          <w:tcPr>
            <w:tcW w:w="3318" w:type="dxa"/>
          </w:tcPr>
          <w:p w:rsidR="008768E9" w:rsidRPr="004B2457" w:rsidRDefault="008768E9" w:rsidP="00EE57A7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1</w:t>
            </w:r>
          </w:p>
        </w:tc>
      </w:tr>
      <w:tr w:rsidR="008768E9" w:rsidRPr="004B2457" w:rsidTr="00EE57A7">
        <w:trPr>
          <w:trHeight w:val="240"/>
        </w:trPr>
        <w:tc>
          <w:tcPr>
            <w:tcW w:w="1418" w:type="dxa"/>
          </w:tcPr>
          <w:p w:rsidR="008768E9" w:rsidRPr="004B2457" w:rsidRDefault="008768E9" w:rsidP="00EE57A7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8768E9" w:rsidRPr="004B2457" w:rsidRDefault="008768E9" w:rsidP="00EE57A7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8768E9" w:rsidRPr="004B2457" w:rsidRDefault="008768E9" w:rsidP="00EE57A7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8768E9" w:rsidRPr="004B2457" w:rsidRDefault="008768E9" w:rsidP="008768E9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:rsidR="008768E9" w:rsidRDefault="008768E9">
      <w:pPr>
        <w:pStyle w:val="a3"/>
        <w:rPr>
          <w:rFonts w:eastAsia="MS Mincho"/>
        </w:rPr>
      </w:pPr>
    </w:p>
    <w:sectPr w:rsidR="008768E9" w:rsidSect="008768E9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4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094D8B"/>
    <w:rsid w:val="00094D8B"/>
    <w:rsid w:val="001842E0"/>
    <w:rsid w:val="00215347"/>
    <w:rsid w:val="00502709"/>
    <w:rsid w:val="008768E9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709"/>
    <w:rPr>
      <w:sz w:val="24"/>
      <w:szCs w:val="24"/>
    </w:rPr>
  </w:style>
  <w:style w:type="paragraph" w:styleId="1">
    <w:name w:val="heading 1"/>
    <w:basedOn w:val="a"/>
    <w:next w:val="a"/>
    <w:qFormat/>
    <w:rsid w:val="00502709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02709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094D8B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094D8B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8768E9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8768E9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8768E9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2019-06-08T10:33:00Z</dcterms:created>
  <dcterms:modified xsi:type="dcterms:W3CDTF">2019-06-08T10:33:00Z</dcterms:modified>
</cp:coreProperties>
</file>